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89492C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26102F54" w14:textId="026D3182" w:rsidR="005F33EB" w:rsidRPr="00C74A8F" w:rsidRDefault="007F12A5" w:rsidP="00734059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A70B0" w:rsidRPr="00BA70B0">
              <w:t xml:space="preserve">Kanalsanierung in 5 Straßen durch KATE-Verfahren </w:t>
            </w:r>
            <w:r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423C7" w14:textId="77777777" w:rsidR="0098230B" w:rsidRDefault="0098230B">
      <w:r>
        <w:separator/>
      </w:r>
    </w:p>
    <w:p w14:paraId="2B2D301C" w14:textId="77777777" w:rsidR="0098230B" w:rsidRDefault="0098230B"/>
    <w:p w14:paraId="7F9B5918" w14:textId="77777777" w:rsidR="0098230B" w:rsidRDefault="0098230B"/>
  </w:endnote>
  <w:endnote w:type="continuationSeparator" w:id="0">
    <w:p w14:paraId="2C409D5E" w14:textId="77777777" w:rsidR="0098230B" w:rsidRDefault="0098230B">
      <w:r>
        <w:continuationSeparator/>
      </w:r>
    </w:p>
    <w:p w14:paraId="45E1EF52" w14:textId="77777777" w:rsidR="0098230B" w:rsidRDefault="0098230B"/>
    <w:p w14:paraId="07A70445" w14:textId="77777777" w:rsidR="0098230B" w:rsidRDefault="009823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AD34B" w14:textId="77777777" w:rsidR="0098230B" w:rsidRDefault="0098230B" w:rsidP="00026D23">
      <w:r>
        <w:separator/>
      </w:r>
    </w:p>
  </w:footnote>
  <w:footnote w:type="continuationSeparator" w:id="0">
    <w:p w14:paraId="2BF5C54A" w14:textId="77777777" w:rsidR="0098230B" w:rsidRDefault="0098230B">
      <w:r>
        <w:continuationSeparator/>
      </w:r>
    </w:p>
    <w:p w14:paraId="0E9E7E94" w14:textId="77777777" w:rsidR="0098230B" w:rsidRDefault="0098230B"/>
    <w:p w14:paraId="716AAD4F" w14:textId="77777777" w:rsidR="0098230B" w:rsidRDefault="0098230B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ldLMh8iEu6JVbaEkZI98RlTMyBChdKtfGYL9wT7TAahJMw3c89oGtOsXLvTA17h/mVEeGWyOjkDV3x9L8BjDA==" w:salt="dz5NmNF15lmbjMxBe74msw=="/>
  <w:defaultTabStop w:val="709"/>
  <w:autoHyphenation/>
  <w:hyphenationZone w:val="425"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4625"/>
    <w:rsid w:val="0006675C"/>
    <w:rsid w:val="00067E94"/>
    <w:rsid w:val="000733CD"/>
    <w:rsid w:val="00081305"/>
    <w:rsid w:val="000848E7"/>
    <w:rsid w:val="0009046A"/>
    <w:rsid w:val="000A3ACD"/>
    <w:rsid w:val="000A42AA"/>
    <w:rsid w:val="000A77E4"/>
    <w:rsid w:val="000C070F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301E"/>
    <w:rsid w:val="00106076"/>
    <w:rsid w:val="0010771E"/>
    <w:rsid w:val="00107D29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60149"/>
    <w:rsid w:val="0016588E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D7178"/>
    <w:rsid w:val="001E0C92"/>
    <w:rsid w:val="001F47CC"/>
    <w:rsid w:val="002020DB"/>
    <w:rsid w:val="00202A29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029"/>
    <w:rsid w:val="002615C2"/>
    <w:rsid w:val="002616D0"/>
    <w:rsid w:val="00263542"/>
    <w:rsid w:val="002748DF"/>
    <w:rsid w:val="00274D50"/>
    <w:rsid w:val="0027784E"/>
    <w:rsid w:val="00280E29"/>
    <w:rsid w:val="0028568E"/>
    <w:rsid w:val="00285F4A"/>
    <w:rsid w:val="00286C4B"/>
    <w:rsid w:val="00290C26"/>
    <w:rsid w:val="002918D8"/>
    <w:rsid w:val="00297EB4"/>
    <w:rsid w:val="002A58E3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4D3F"/>
    <w:rsid w:val="00315E2A"/>
    <w:rsid w:val="003220B5"/>
    <w:rsid w:val="00322598"/>
    <w:rsid w:val="00327698"/>
    <w:rsid w:val="0033209B"/>
    <w:rsid w:val="00332321"/>
    <w:rsid w:val="00332B34"/>
    <w:rsid w:val="0033369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2C44"/>
    <w:rsid w:val="003C30CD"/>
    <w:rsid w:val="003C6D2B"/>
    <w:rsid w:val="003D3E99"/>
    <w:rsid w:val="003E2CD4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202E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2429"/>
    <w:rsid w:val="00493D8E"/>
    <w:rsid w:val="00495570"/>
    <w:rsid w:val="004A180D"/>
    <w:rsid w:val="004B202C"/>
    <w:rsid w:val="004C19E2"/>
    <w:rsid w:val="004C3362"/>
    <w:rsid w:val="004C4880"/>
    <w:rsid w:val="004C5609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62D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32A5"/>
    <w:rsid w:val="005F33EB"/>
    <w:rsid w:val="005F41CD"/>
    <w:rsid w:val="005F4EFC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70038"/>
    <w:rsid w:val="006822E7"/>
    <w:rsid w:val="006832B7"/>
    <w:rsid w:val="00692462"/>
    <w:rsid w:val="006942EC"/>
    <w:rsid w:val="00695337"/>
    <w:rsid w:val="0069669F"/>
    <w:rsid w:val="006A0B0F"/>
    <w:rsid w:val="006A45D8"/>
    <w:rsid w:val="006A5AED"/>
    <w:rsid w:val="006A5CF2"/>
    <w:rsid w:val="006A66F3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059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1095D"/>
    <w:rsid w:val="00812BF3"/>
    <w:rsid w:val="0081723D"/>
    <w:rsid w:val="00823EDF"/>
    <w:rsid w:val="00825E5C"/>
    <w:rsid w:val="00853F45"/>
    <w:rsid w:val="00860933"/>
    <w:rsid w:val="00864C52"/>
    <w:rsid w:val="00866DD9"/>
    <w:rsid w:val="00876BB1"/>
    <w:rsid w:val="0088658A"/>
    <w:rsid w:val="00893505"/>
    <w:rsid w:val="0089492C"/>
    <w:rsid w:val="00894C0C"/>
    <w:rsid w:val="008A4B0C"/>
    <w:rsid w:val="008A6864"/>
    <w:rsid w:val="008B0B82"/>
    <w:rsid w:val="008B1F06"/>
    <w:rsid w:val="008B4C5D"/>
    <w:rsid w:val="008B4D33"/>
    <w:rsid w:val="008D764D"/>
    <w:rsid w:val="008D7FD0"/>
    <w:rsid w:val="008F2112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4BBA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186B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748"/>
    <w:rsid w:val="00AD3E7E"/>
    <w:rsid w:val="00AD584D"/>
    <w:rsid w:val="00AE4AF0"/>
    <w:rsid w:val="00AE5809"/>
    <w:rsid w:val="00AE74AE"/>
    <w:rsid w:val="00AF1915"/>
    <w:rsid w:val="00B003C3"/>
    <w:rsid w:val="00B003CC"/>
    <w:rsid w:val="00B11D25"/>
    <w:rsid w:val="00B14EF0"/>
    <w:rsid w:val="00B168E0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76FE"/>
    <w:rsid w:val="00B579CF"/>
    <w:rsid w:val="00B61D2B"/>
    <w:rsid w:val="00B64DD7"/>
    <w:rsid w:val="00B676E3"/>
    <w:rsid w:val="00B678BF"/>
    <w:rsid w:val="00B70393"/>
    <w:rsid w:val="00B720A6"/>
    <w:rsid w:val="00B8191F"/>
    <w:rsid w:val="00B84234"/>
    <w:rsid w:val="00B87F9D"/>
    <w:rsid w:val="00B9630B"/>
    <w:rsid w:val="00B96ADB"/>
    <w:rsid w:val="00B97153"/>
    <w:rsid w:val="00B9751C"/>
    <w:rsid w:val="00BA4121"/>
    <w:rsid w:val="00BA5E42"/>
    <w:rsid w:val="00BA70B0"/>
    <w:rsid w:val="00BA7556"/>
    <w:rsid w:val="00BB1237"/>
    <w:rsid w:val="00BB495E"/>
    <w:rsid w:val="00BC12AD"/>
    <w:rsid w:val="00BC1C9D"/>
    <w:rsid w:val="00BC2DD5"/>
    <w:rsid w:val="00BD01D4"/>
    <w:rsid w:val="00BD1AB8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45CD7"/>
    <w:rsid w:val="00C55A6C"/>
    <w:rsid w:val="00C647C8"/>
    <w:rsid w:val="00C74A8F"/>
    <w:rsid w:val="00C764C5"/>
    <w:rsid w:val="00C81A77"/>
    <w:rsid w:val="00CB1036"/>
    <w:rsid w:val="00CB2EEB"/>
    <w:rsid w:val="00CC61D1"/>
    <w:rsid w:val="00CD00F6"/>
    <w:rsid w:val="00CD254F"/>
    <w:rsid w:val="00CD54C7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780"/>
    <w:rsid w:val="00D8356B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730E"/>
    <w:rsid w:val="00E4388C"/>
    <w:rsid w:val="00E46A2C"/>
    <w:rsid w:val="00E57794"/>
    <w:rsid w:val="00E578EB"/>
    <w:rsid w:val="00E6087B"/>
    <w:rsid w:val="00E65E03"/>
    <w:rsid w:val="00E72718"/>
    <w:rsid w:val="00E74FFB"/>
    <w:rsid w:val="00E760AF"/>
    <w:rsid w:val="00E76F2B"/>
    <w:rsid w:val="00E8206C"/>
    <w:rsid w:val="00E83CAB"/>
    <w:rsid w:val="00E85EBB"/>
    <w:rsid w:val="00E92DDD"/>
    <w:rsid w:val="00E93325"/>
    <w:rsid w:val="00EA0C40"/>
    <w:rsid w:val="00EC05C1"/>
    <w:rsid w:val="00EC7AED"/>
    <w:rsid w:val="00ED2579"/>
    <w:rsid w:val="00EE2B0B"/>
    <w:rsid w:val="00F074FC"/>
    <w:rsid w:val="00F104BB"/>
    <w:rsid w:val="00F133C2"/>
    <w:rsid w:val="00F21669"/>
    <w:rsid w:val="00F24D09"/>
    <w:rsid w:val="00F25E67"/>
    <w:rsid w:val="00F274F2"/>
    <w:rsid w:val="00F32C49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B37F2"/>
    <w:rsid w:val="00FB4227"/>
    <w:rsid w:val="00FB5CB4"/>
    <w:rsid w:val="00FC0982"/>
    <w:rsid w:val="00FC1057"/>
    <w:rsid w:val="00FC14E3"/>
    <w:rsid w:val="00FC1D18"/>
    <w:rsid w:val="00FD3B6E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734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Lenz, Nils</cp:lastModifiedBy>
  <cp:revision>81</cp:revision>
  <cp:lastPrinted>2024-07-15T07:21:00Z</cp:lastPrinted>
  <dcterms:created xsi:type="dcterms:W3CDTF">2022-01-27T14:34:00Z</dcterms:created>
  <dcterms:modified xsi:type="dcterms:W3CDTF">2026-05-18T08:12:00Z</dcterms:modified>
</cp:coreProperties>
</file>